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4C7" w:rsidRDefault="0071344D" w:rsidP="0047564A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Девойки</w:t>
      </w:r>
      <w:r w:rsidR="00A40CD1" w:rsidRPr="00A40CD1">
        <w:rPr>
          <w:b/>
          <w:sz w:val="28"/>
          <w:szCs w:val="28"/>
        </w:rPr>
        <w:t xml:space="preserve"> </w:t>
      </w:r>
      <w:r w:rsidR="008A25DF">
        <w:rPr>
          <w:b/>
          <w:sz w:val="28"/>
          <w:szCs w:val="28"/>
        </w:rPr>
        <w:t>ДЛОП – 1 кръг</w:t>
      </w:r>
      <w:r w:rsidR="00A40CD1" w:rsidRPr="00A40CD1">
        <w:rPr>
          <w:b/>
          <w:sz w:val="28"/>
          <w:szCs w:val="28"/>
        </w:rPr>
        <w:t xml:space="preserve"> гр.</w:t>
      </w:r>
      <w:r>
        <w:rPr>
          <w:b/>
          <w:sz w:val="28"/>
          <w:szCs w:val="28"/>
        </w:rPr>
        <w:t>Русе</w:t>
      </w:r>
      <w:r w:rsidR="00A40CD1" w:rsidRPr="00A40C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23</w:t>
      </w:r>
      <w:r w:rsidR="00A40CD1" w:rsidRPr="00A40CD1">
        <w:rPr>
          <w:b/>
          <w:sz w:val="28"/>
          <w:szCs w:val="28"/>
        </w:rPr>
        <w:t xml:space="preserve">.03 - </w:t>
      </w:r>
      <w:r>
        <w:rPr>
          <w:b/>
          <w:sz w:val="28"/>
          <w:szCs w:val="28"/>
        </w:rPr>
        <w:t>25</w:t>
      </w:r>
      <w:r w:rsidR="00A40CD1" w:rsidRPr="00A40CD1">
        <w:rPr>
          <w:b/>
          <w:sz w:val="28"/>
          <w:szCs w:val="28"/>
        </w:rPr>
        <w:t>.03.2021</w:t>
      </w:r>
    </w:p>
    <w:p w:rsidR="00A40CD1" w:rsidRDefault="00070B60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Временно</w:t>
      </w:r>
      <w:bookmarkStart w:id="0" w:name="_GoBack"/>
      <w:bookmarkEnd w:id="0"/>
      <w:r w:rsidR="00205242">
        <w:rPr>
          <w:b/>
          <w:sz w:val="28"/>
          <w:szCs w:val="28"/>
        </w:rPr>
        <w:t xml:space="preserve"> отборно</w:t>
      </w:r>
      <w:r w:rsidR="00A40CD1" w:rsidRPr="00A40CD1">
        <w:rPr>
          <w:b/>
          <w:sz w:val="28"/>
          <w:szCs w:val="28"/>
        </w:rPr>
        <w:t xml:space="preserve"> класиране</w:t>
      </w:r>
    </w:p>
    <w:p w:rsidR="00C904C7" w:rsidRDefault="00C904C7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F27248" w:rsidRDefault="00F27248" w:rsidP="00F27248">
      <w:pPr>
        <w:spacing w:line="360" w:lineRule="auto"/>
        <w:ind w:firstLine="360"/>
        <w:rPr>
          <w:b/>
          <w:sz w:val="28"/>
          <w:szCs w:val="28"/>
        </w:rPr>
      </w:pP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 w:rsidRPr="00F27248">
        <w:rPr>
          <w:sz w:val="28"/>
          <w:szCs w:val="28"/>
        </w:rPr>
        <w:t>1</w:t>
      </w:r>
      <w:r>
        <w:rPr>
          <w:sz w:val="28"/>
          <w:szCs w:val="28"/>
        </w:rPr>
        <w:t>. Русе – 12 т.</w:t>
      </w: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2. БВС – 8 т.</w:t>
      </w: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3. Локомотив Русе – 6 т.</w:t>
      </w: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4. Червен Бряг – 6 т.</w:t>
      </w: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5. Локомотив София – 5 т.</w:t>
      </w: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6. БДИН – 5 т.</w:t>
      </w: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7. Добруджа </w:t>
      </w:r>
      <w:r w:rsidR="00C904C7">
        <w:rPr>
          <w:sz w:val="28"/>
          <w:szCs w:val="28"/>
        </w:rPr>
        <w:t xml:space="preserve">Добрич </w:t>
      </w:r>
      <w:r>
        <w:rPr>
          <w:sz w:val="28"/>
          <w:szCs w:val="28"/>
        </w:rPr>
        <w:t>– 5 т.</w:t>
      </w: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8. Локомотив Горна Оряховица – 5 т.</w:t>
      </w: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9. ЦСКА – 4 т.</w:t>
      </w: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10. Омуртаг – 3 т.</w:t>
      </w: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11. Олимпия Разград – 2 т.</w:t>
      </w:r>
    </w:p>
    <w:p w:rsidR="00F27248" w:rsidRP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12. Стара Загора – 2 т.</w:t>
      </w:r>
    </w:p>
    <w:p w:rsidR="00C904C7" w:rsidRDefault="00C904C7" w:rsidP="0047564A">
      <w:pPr>
        <w:spacing w:line="360" w:lineRule="auto"/>
        <w:rPr>
          <w:b/>
          <w:sz w:val="28"/>
          <w:szCs w:val="28"/>
        </w:rPr>
      </w:pPr>
    </w:p>
    <w:p w:rsidR="00C904C7" w:rsidRDefault="00C904C7" w:rsidP="0047564A">
      <w:pPr>
        <w:spacing w:line="360" w:lineRule="auto"/>
        <w:ind w:firstLine="360"/>
        <w:jc w:val="both"/>
        <w:rPr>
          <w:sz w:val="28"/>
          <w:szCs w:val="28"/>
        </w:rPr>
      </w:pPr>
      <w:r w:rsidRPr="00C904C7">
        <w:rPr>
          <w:sz w:val="28"/>
          <w:szCs w:val="28"/>
        </w:rPr>
        <w:t>Боксови клубове които участваха , но не успяха да спечелят точки са :</w:t>
      </w:r>
    </w:p>
    <w:p w:rsidR="00C904C7" w:rsidRDefault="00C904C7" w:rsidP="0047564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Ладимекс Перник</w:t>
      </w:r>
    </w:p>
    <w:p w:rsidR="00C904C7" w:rsidRDefault="00C904C7" w:rsidP="0047564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Таланти Лом</w:t>
      </w:r>
    </w:p>
    <w:p w:rsidR="00C904C7" w:rsidRDefault="00C904C7" w:rsidP="0047564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АСК Сливен</w:t>
      </w:r>
    </w:p>
    <w:p w:rsidR="00C904C7" w:rsidRDefault="00C904C7" w:rsidP="0047564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Светкавица Търговище</w:t>
      </w:r>
    </w:p>
    <w:p w:rsidR="00C904C7" w:rsidRDefault="00C904C7" w:rsidP="0047564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Спартак Димитровград</w:t>
      </w:r>
    </w:p>
    <w:p w:rsidR="00C904C7" w:rsidRDefault="00C904C7" w:rsidP="0047564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Черно море Варна</w:t>
      </w:r>
    </w:p>
    <w:p w:rsidR="00C904C7" w:rsidRDefault="00C904C7" w:rsidP="0047564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Ивайло Велико Търново</w:t>
      </w:r>
    </w:p>
    <w:p w:rsidR="00C904C7" w:rsidRDefault="00C904C7" w:rsidP="0047564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Първенец Пловдив</w:t>
      </w:r>
    </w:p>
    <w:p w:rsidR="00C904C7" w:rsidRDefault="00C904C7" w:rsidP="0047564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Славия</w:t>
      </w:r>
    </w:p>
    <w:p w:rsidR="002D02C1" w:rsidRPr="0047564A" w:rsidRDefault="00C904C7" w:rsidP="0047564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Спартак Плевен </w:t>
      </w:r>
    </w:p>
    <w:sectPr w:rsidR="002D02C1" w:rsidRPr="0047564A" w:rsidSect="001447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81F" w:rsidRDefault="00EB681F" w:rsidP="00144764">
      <w:r>
        <w:separator/>
      </w:r>
    </w:p>
  </w:endnote>
  <w:endnote w:type="continuationSeparator" w:id="0">
    <w:p w:rsidR="00EB681F" w:rsidRDefault="00EB681F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81F" w:rsidRDefault="00EB681F" w:rsidP="00144764">
      <w:r>
        <w:separator/>
      </w:r>
    </w:p>
  </w:footnote>
  <w:footnote w:type="continuationSeparator" w:id="0">
    <w:p w:rsidR="00EB681F" w:rsidRDefault="00EB681F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437DC4"/>
    <w:multiLevelType w:val="hybridMultilevel"/>
    <w:tmpl w:val="C7E420FC"/>
    <w:lvl w:ilvl="0" w:tplc="D8C8296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70B60"/>
    <w:rsid w:val="00144764"/>
    <w:rsid w:val="00205242"/>
    <w:rsid w:val="00231BCD"/>
    <w:rsid w:val="00285BE1"/>
    <w:rsid w:val="002A4A8E"/>
    <w:rsid w:val="002B562C"/>
    <w:rsid w:val="002D02C1"/>
    <w:rsid w:val="00301B24"/>
    <w:rsid w:val="003302ED"/>
    <w:rsid w:val="0034563D"/>
    <w:rsid w:val="00360D20"/>
    <w:rsid w:val="003639E7"/>
    <w:rsid w:val="003A253A"/>
    <w:rsid w:val="003A6937"/>
    <w:rsid w:val="003B3334"/>
    <w:rsid w:val="004035AA"/>
    <w:rsid w:val="004116A2"/>
    <w:rsid w:val="00455917"/>
    <w:rsid w:val="0047564A"/>
    <w:rsid w:val="00570DB0"/>
    <w:rsid w:val="005767CF"/>
    <w:rsid w:val="00576D0A"/>
    <w:rsid w:val="005A282E"/>
    <w:rsid w:val="005F49F3"/>
    <w:rsid w:val="00637BA4"/>
    <w:rsid w:val="006C5163"/>
    <w:rsid w:val="0071344D"/>
    <w:rsid w:val="0076018A"/>
    <w:rsid w:val="00803AE2"/>
    <w:rsid w:val="00853C82"/>
    <w:rsid w:val="008A25DF"/>
    <w:rsid w:val="008F5307"/>
    <w:rsid w:val="00917784"/>
    <w:rsid w:val="009A1F15"/>
    <w:rsid w:val="009B237E"/>
    <w:rsid w:val="009D5831"/>
    <w:rsid w:val="00A0024D"/>
    <w:rsid w:val="00A212AD"/>
    <w:rsid w:val="00A40CD1"/>
    <w:rsid w:val="00AA73B0"/>
    <w:rsid w:val="00B215F5"/>
    <w:rsid w:val="00BB6A6C"/>
    <w:rsid w:val="00C72B5D"/>
    <w:rsid w:val="00C73178"/>
    <w:rsid w:val="00C904C7"/>
    <w:rsid w:val="00CB5611"/>
    <w:rsid w:val="00D512D9"/>
    <w:rsid w:val="00D876C6"/>
    <w:rsid w:val="00DE427D"/>
    <w:rsid w:val="00E238F0"/>
    <w:rsid w:val="00E37B84"/>
    <w:rsid w:val="00EA5F79"/>
    <w:rsid w:val="00EB681F"/>
    <w:rsid w:val="00F27248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45D827"/>
  <w15:docId w15:val="{6B08E84D-5E07-4513-B6F6-BBBBE74F6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0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64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10</cp:revision>
  <dcterms:created xsi:type="dcterms:W3CDTF">2021-03-31T08:55:00Z</dcterms:created>
  <dcterms:modified xsi:type="dcterms:W3CDTF">2021-07-15T12:51:00Z</dcterms:modified>
</cp:coreProperties>
</file>